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8A94A9" w14:textId="77777777" w:rsidR="00F95AF4" w:rsidRDefault="00F95AF4" w:rsidP="00F95AF4">
      <w:pPr>
        <w:pStyle w:val="NoSpacing"/>
      </w:pPr>
      <w:r>
        <w:rPr>
          <w:u w:val="single"/>
        </w:rPr>
        <w:t>Richard WHITTINGTON</w:t>
      </w:r>
      <w:r>
        <w:t xml:space="preserve">     </w:t>
      </w:r>
      <w:proofErr w:type="gramStart"/>
      <w:r>
        <w:t xml:space="preserve">   (</w:t>
      </w:r>
      <w:proofErr w:type="gramEnd"/>
      <w:r>
        <w:t>fl.1461)</w:t>
      </w:r>
    </w:p>
    <w:p w14:paraId="6575EB16" w14:textId="77777777" w:rsidR="00F95AF4" w:rsidRDefault="00F95AF4" w:rsidP="00F95AF4">
      <w:pPr>
        <w:pStyle w:val="NoSpacing"/>
      </w:pPr>
    </w:p>
    <w:p w14:paraId="77C8A712" w14:textId="77777777" w:rsidR="00F95AF4" w:rsidRDefault="00F95AF4" w:rsidP="00F95AF4">
      <w:pPr>
        <w:pStyle w:val="NoSpacing"/>
      </w:pPr>
    </w:p>
    <w:p w14:paraId="67BE55F2" w14:textId="77777777" w:rsidR="00F95AF4" w:rsidRDefault="00F95AF4" w:rsidP="00F95AF4">
      <w:pPr>
        <w:pStyle w:val="NoSpacing"/>
      </w:pPr>
      <w:r>
        <w:t xml:space="preserve">Son of Richard </w:t>
      </w:r>
      <w:proofErr w:type="gramStart"/>
      <w:r>
        <w:t>Whittington(</w:t>
      </w:r>
      <w:proofErr w:type="gramEnd"/>
      <w:r>
        <w:t xml:space="preserve">d.1461)(q.v.) and Isabella </w:t>
      </w:r>
      <w:proofErr w:type="spellStart"/>
      <w:r>
        <w:t>Lingen</w:t>
      </w:r>
      <w:proofErr w:type="spellEnd"/>
      <w:r>
        <w:t>(q.v.).</w:t>
      </w:r>
    </w:p>
    <w:p w14:paraId="0BF42139" w14:textId="77777777" w:rsidR="00F95AF4" w:rsidRDefault="00F95AF4" w:rsidP="00F95AF4">
      <w:pPr>
        <w:pStyle w:val="NoSpacing"/>
      </w:pPr>
      <w:r>
        <w:t>(“The Whittington Story” by Michael Whittington p.43)</w:t>
      </w:r>
    </w:p>
    <w:p w14:paraId="2FAB484C" w14:textId="77777777" w:rsidR="00F95AF4" w:rsidRDefault="00F95AF4" w:rsidP="00F95AF4">
      <w:pPr>
        <w:pStyle w:val="NoSpacing"/>
      </w:pPr>
      <w:r>
        <w:t>= Margaret Norwood(q.v.)     (ibid.)</w:t>
      </w:r>
    </w:p>
    <w:p w14:paraId="5901551D" w14:textId="77777777" w:rsidR="00F95AF4" w:rsidRDefault="00F95AF4" w:rsidP="00F95AF4">
      <w:pPr>
        <w:pStyle w:val="NoSpacing"/>
      </w:pPr>
      <w:r>
        <w:t>Daughters:   Maud = William Horton.   (ibid.)</w:t>
      </w:r>
    </w:p>
    <w:p w14:paraId="232B1AA5" w14:textId="77777777" w:rsidR="00F95AF4" w:rsidRDefault="00F95AF4" w:rsidP="00F95AF4">
      <w:pPr>
        <w:pStyle w:val="NoSpacing"/>
      </w:pPr>
      <w:r>
        <w:tab/>
        <w:t xml:space="preserve">         Isabella = John </w:t>
      </w:r>
      <w:proofErr w:type="spellStart"/>
      <w:r>
        <w:t>Rudhall</w:t>
      </w:r>
      <w:proofErr w:type="spellEnd"/>
      <w:r>
        <w:t>.   (ibid.)</w:t>
      </w:r>
    </w:p>
    <w:p w14:paraId="47A9EF01" w14:textId="77777777" w:rsidR="00F95AF4" w:rsidRDefault="00F95AF4" w:rsidP="00F95AF4">
      <w:pPr>
        <w:pStyle w:val="NoSpacing"/>
      </w:pPr>
    </w:p>
    <w:p w14:paraId="5D42C2A4" w14:textId="77777777" w:rsidR="00F95AF4" w:rsidRDefault="00F95AF4" w:rsidP="00F95AF4">
      <w:pPr>
        <w:pStyle w:val="NoSpacing"/>
      </w:pPr>
    </w:p>
    <w:p w14:paraId="65320024" w14:textId="77777777" w:rsidR="00F95AF4" w:rsidRDefault="00F95AF4" w:rsidP="00F95AF4">
      <w:pPr>
        <w:pStyle w:val="NoSpacing"/>
      </w:pPr>
      <w:r>
        <w:t>7 May 2018</w:t>
      </w:r>
    </w:p>
    <w:p w14:paraId="0FA4787E" w14:textId="77777777" w:rsidR="006B2F86" w:rsidRPr="00E71FC3" w:rsidRDefault="00F95AF4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7B1D59" w14:textId="77777777" w:rsidR="00F95AF4" w:rsidRDefault="00F95AF4" w:rsidP="00E71FC3">
      <w:pPr>
        <w:spacing w:after="0" w:line="240" w:lineRule="auto"/>
      </w:pPr>
      <w:r>
        <w:separator/>
      </w:r>
    </w:p>
  </w:endnote>
  <w:endnote w:type="continuationSeparator" w:id="0">
    <w:p w14:paraId="59CE5969" w14:textId="77777777" w:rsidR="00F95AF4" w:rsidRDefault="00F95AF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D29008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AF3F9C" w14:textId="77777777" w:rsidR="00F95AF4" w:rsidRDefault="00F95AF4" w:rsidP="00E71FC3">
      <w:pPr>
        <w:spacing w:after="0" w:line="240" w:lineRule="auto"/>
      </w:pPr>
      <w:r>
        <w:separator/>
      </w:r>
    </w:p>
  </w:footnote>
  <w:footnote w:type="continuationSeparator" w:id="0">
    <w:p w14:paraId="4AEAAB56" w14:textId="77777777" w:rsidR="00F95AF4" w:rsidRDefault="00F95AF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5AF4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95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BFC0F4"/>
  <w15:chartTrackingRefBased/>
  <w15:docId w15:val="{E9BECB3F-5A2C-4E76-B123-52174386CE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45</Words>
  <Characters>258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2018-09-30T20:28:00Z</dcterms:created>
  <dcterms:modified xsi:type="dcterms:W3CDTF">2018-09-30T20:29:00Z</dcterms:modified>
</cp:coreProperties>
</file>